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301" w:rsidRDefault="00871301" w:rsidP="008713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Hugh NAYLYNGHURST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71301" w:rsidRDefault="00871301" w:rsidP="00871301">
      <w:pPr>
        <w:rPr>
          <w:rFonts w:ascii="Times New Roman" w:hAnsi="Times New Roman" w:cs="Times New Roman"/>
        </w:rPr>
      </w:pPr>
    </w:p>
    <w:p w:rsidR="00871301" w:rsidRDefault="00871301" w:rsidP="00871301">
      <w:pPr>
        <w:rPr>
          <w:rFonts w:ascii="Times New Roman" w:hAnsi="Times New Roman" w:cs="Times New Roman"/>
        </w:rPr>
      </w:pPr>
    </w:p>
    <w:p w:rsidR="00871301" w:rsidRDefault="00871301" w:rsidP="008713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Joyce(q.v.).</w:t>
      </w:r>
    </w:p>
    <w:p w:rsidR="00871301" w:rsidRDefault="00871301" w:rsidP="008713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871301" w:rsidRDefault="00871301" w:rsidP="00871301">
      <w:pPr>
        <w:rPr>
          <w:rFonts w:ascii="Times New Roman" w:hAnsi="Times New Roman" w:cs="Times New Roman"/>
        </w:rPr>
      </w:pPr>
    </w:p>
    <w:p w:rsidR="00871301" w:rsidRDefault="00871301" w:rsidP="00871301">
      <w:pPr>
        <w:rPr>
          <w:rFonts w:ascii="Times New Roman" w:hAnsi="Times New Roman" w:cs="Times New Roman"/>
        </w:rPr>
      </w:pPr>
    </w:p>
    <w:p w:rsidR="00871301" w:rsidRDefault="00871301" w:rsidP="008713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Boteler, gentleman(q.v.), brought a plaint of debt against them.</w:t>
      </w:r>
    </w:p>
    <w:p w:rsidR="00871301" w:rsidRDefault="00871301" w:rsidP="008713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:rsidR="00871301" w:rsidRDefault="00871301" w:rsidP="00871301">
      <w:pPr>
        <w:rPr>
          <w:rFonts w:ascii="Times New Roman" w:hAnsi="Times New Roman" w:cs="Times New Roman"/>
        </w:rPr>
      </w:pPr>
    </w:p>
    <w:p w:rsidR="00871301" w:rsidRDefault="00871301" w:rsidP="00871301">
      <w:pPr>
        <w:rPr>
          <w:rFonts w:ascii="Times New Roman" w:hAnsi="Times New Roman" w:cs="Times New Roman"/>
        </w:rPr>
      </w:pPr>
    </w:p>
    <w:p w:rsidR="00871301" w:rsidRDefault="00871301" w:rsidP="008713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March 2017</w:t>
      </w:r>
    </w:p>
    <w:p w:rsidR="006B2F86" w:rsidRPr="00E71FC3" w:rsidRDefault="0087130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301" w:rsidRDefault="00871301" w:rsidP="00E71FC3">
      <w:r>
        <w:separator/>
      </w:r>
    </w:p>
  </w:endnote>
  <w:endnote w:type="continuationSeparator" w:id="0">
    <w:p w:rsidR="00871301" w:rsidRDefault="0087130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301" w:rsidRDefault="00871301" w:rsidP="00E71FC3">
      <w:r>
        <w:separator/>
      </w:r>
    </w:p>
  </w:footnote>
  <w:footnote w:type="continuationSeparator" w:id="0">
    <w:p w:rsidR="00871301" w:rsidRDefault="0087130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301"/>
    <w:rsid w:val="001A7C09"/>
    <w:rsid w:val="00577BD5"/>
    <w:rsid w:val="00656CBA"/>
    <w:rsid w:val="006A1F77"/>
    <w:rsid w:val="00733BE7"/>
    <w:rsid w:val="0087130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1F6AE9-6A81-430E-B6BF-7E552A24B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7130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2017-03-18T21:11:00Z</dcterms:created>
  <dcterms:modified xsi:type="dcterms:W3CDTF">2017-03-18T21:15:00Z</dcterms:modified>
</cp:coreProperties>
</file>